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B4" w:rsidRDefault="002241B4" w:rsidP="00AD4D27">
      <w:pPr>
        <w:spacing w:after="0"/>
        <w:rPr>
          <w:rFonts w:ascii="Arial" w:hAnsi="Arial" w:cs="Arial"/>
          <w:sz w:val="24"/>
          <w:szCs w:val="24"/>
        </w:rPr>
      </w:pPr>
    </w:p>
    <w:p w:rsidR="002241B4" w:rsidRPr="001946FE" w:rsidRDefault="002241B4" w:rsidP="00161157">
      <w:pPr>
        <w:pBdr>
          <w:bottom w:val="single" w:sz="12" w:space="1" w:color="auto"/>
        </w:pBd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Филиал </w:t>
      </w:r>
      <w:r w:rsidRPr="001946FE">
        <w:rPr>
          <w:rFonts w:ascii="Arial" w:hAnsi="Arial" w:cs="Arial"/>
          <w:sz w:val="28"/>
          <w:szCs w:val="28"/>
        </w:rPr>
        <w:t>АО «Газпром газораспределение Оренбург» в г. Бузулуке (Бузулукмежрайгаз</w:t>
      </w:r>
      <w:r>
        <w:rPr>
          <w:rFonts w:ascii="Arial" w:hAnsi="Arial" w:cs="Arial"/>
          <w:sz w:val="28"/>
          <w:szCs w:val="28"/>
        </w:rPr>
        <w:t>)</w:t>
      </w:r>
    </w:p>
    <w:p w:rsidR="002241B4" w:rsidRPr="00F85771" w:rsidRDefault="002241B4" w:rsidP="0016115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Pr="00F85771">
        <w:rPr>
          <w:rFonts w:ascii="Arial" w:hAnsi="Arial" w:cs="Arial"/>
          <w:sz w:val="24"/>
          <w:szCs w:val="24"/>
        </w:rPr>
        <w:t>(наименование эксплуатационной организации)</w:t>
      </w:r>
    </w:p>
    <w:p w:rsidR="002241B4" w:rsidRPr="00F85771" w:rsidRDefault="002241B4" w:rsidP="00161157">
      <w:pPr>
        <w:rPr>
          <w:rFonts w:ascii="Arial" w:hAnsi="Arial" w:cs="Arial"/>
          <w:sz w:val="24"/>
          <w:szCs w:val="24"/>
        </w:rPr>
      </w:pPr>
    </w:p>
    <w:p w:rsidR="002241B4" w:rsidRDefault="002241B4" w:rsidP="00AD4D2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</w:p>
    <w:p w:rsidR="002241B4" w:rsidRPr="00161157" w:rsidRDefault="002241B4" w:rsidP="00161157">
      <w:pPr>
        <w:spacing w:after="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161157">
        <w:rPr>
          <w:rFonts w:ascii="Arial" w:hAnsi="Arial" w:cs="Arial"/>
          <w:sz w:val="28"/>
          <w:szCs w:val="28"/>
        </w:rPr>
        <w:t>Срок хранения: постоянно</w:t>
      </w:r>
    </w:p>
    <w:p w:rsidR="002241B4" w:rsidRDefault="002241B4" w:rsidP="009C64DE">
      <w:pPr>
        <w:rPr>
          <w:rFonts w:ascii="Arial" w:hAnsi="Arial" w:cs="Arial"/>
          <w:sz w:val="18"/>
          <w:szCs w:val="18"/>
        </w:rPr>
      </w:pPr>
    </w:p>
    <w:p w:rsidR="002241B4" w:rsidRPr="00161157" w:rsidRDefault="002241B4" w:rsidP="009C64DE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61157">
        <w:rPr>
          <w:rFonts w:ascii="Arial" w:hAnsi="Arial" w:cs="Arial"/>
          <w:b/>
          <w:bCs/>
          <w:sz w:val="40"/>
          <w:szCs w:val="40"/>
        </w:rPr>
        <w:t>Журнал</w:t>
      </w:r>
    </w:p>
    <w:p w:rsidR="002241B4" w:rsidRPr="00161157" w:rsidRDefault="002241B4" w:rsidP="009C64DE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61157">
        <w:rPr>
          <w:rFonts w:ascii="Arial" w:hAnsi="Arial" w:cs="Arial"/>
          <w:b/>
          <w:bCs/>
          <w:sz w:val="40"/>
          <w:szCs w:val="40"/>
        </w:rPr>
        <w:t>регистрации газоопасных работ по нарядам-допускам</w:t>
      </w:r>
    </w:p>
    <w:p w:rsidR="002241B4" w:rsidRDefault="002241B4" w:rsidP="009C64DE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2241B4" w:rsidRDefault="002241B4" w:rsidP="009C64DE">
      <w:pPr>
        <w:rPr>
          <w:rFonts w:ascii="Arial" w:hAnsi="Arial" w:cs="Arial"/>
          <w:sz w:val="24"/>
          <w:szCs w:val="24"/>
        </w:rPr>
      </w:pPr>
    </w:p>
    <w:p w:rsidR="002241B4" w:rsidRDefault="002241B4" w:rsidP="009C64DE">
      <w:pPr>
        <w:rPr>
          <w:rFonts w:ascii="Arial" w:hAnsi="Arial" w:cs="Arial"/>
          <w:sz w:val="24"/>
          <w:szCs w:val="24"/>
        </w:rPr>
      </w:pPr>
    </w:p>
    <w:p w:rsidR="002241B4" w:rsidRDefault="002241B4" w:rsidP="009C64DE">
      <w:pPr>
        <w:rPr>
          <w:rFonts w:ascii="Arial" w:hAnsi="Arial" w:cs="Arial"/>
          <w:sz w:val="24"/>
          <w:szCs w:val="24"/>
        </w:rPr>
      </w:pPr>
    </w:p>
    <w:p w:rsidR="002241B4" w:rsidRDefault="002241B4" w:rsidP="009C64DE">
      <w:pPr>
        <w:rPr>
          <w:rFonts w:ascii="Arial" w:hAnsi="Arial" w:cs="Arial"/>
          <w:sz w:val="24"/>
          <w:szCs w:val="24"/>
        </w:rPr>
      </w:pPr>
    </w:p>
    <w:p w:rsidR="002241B4" w:rsidRPr="00161157" w:rsidRDefault="002241B4" w:rsidP="009C64DE">
      <w:pPr>
        <w:rPr>
          <w:rFonts w:ascii="Arial" w:hAnsi="Arial" w:cs="Arial"/>
          <w:sz w:val="28"/>
          <w:szCs w:val="28"/>
        </w:rPr>
      </w:pPr>
      <w:r w:rsidRPr="00161157">
        <w:rPr>
          <w:rFonts w:ascii="Arial" w:hAnsi="Arial" w:cs="Arial"/>
          <w:sz w:val="28"/>
          <w:szCs w:val="28"/>
        </w:rPr>
        <w:t>Том № _____________</w:t>
      </w:r>
      <w:r w:rsidRPr="00161157">
        <w:rPr>
          <w:rFonts w:ascii="Arial" w:hAnsi="Arial" w:cs="Arial"/>
          <w:sz w:val="28"/>
          <w:szCs w:val="28"/>
        </w:rPr>
        <w:tab/>
      </w:r>
    </w:p>
    <w:p w:rsidR="002241B4" w:rsidRPr="00161157" w:rsidRDefault="002241B4" w:rsidP="009C64DE">
      <w:pPr>
        <w:rPr>
          <w:rFonts w:ascii="Arial" w:hAnsi="Arial" w:cs="Arial"/>
          <w:sz w:val="28"/>
          <w:szCs w:val="28"/>
        </w:rPr>
      </w:pPr>
      <w:r w:rsidRPr="00161157">
        <w:rPr>
          <w:rFonts w:ascii="Arial" w:hAnsi="Arial" w:cs="Arial"/>
          <w:sz w:val="28"/>
          <w:szCs w:val="28"/>
        </w:rPr>
        <w:t>С №______</w:t>
      </w:r>
      <w:r w:rsidRPr="00161157">
        <w:rPr>
          <w:rFonts w:ascii="Arial" w:hAnsi="Arial" w:cs="Arial"/>
          <w:sz w:val="28"/>
          <w:szCs w:val="28"/>
        </w:rPr>
        <w:tab/>
        <w:t>по № ____</w:t>
      </w:r>
    </w:p>
    <w:p w:rsidR="002241B4" w:rsidRPr="00161157" w:rsidRDefault="002241B4" w:rsidP="009C64DE">
      <w:pPr>
        <w:rPr>
          <w:rFonts w:ascii="Arial" w:hAnsi="Arial" w:cs="Arial"/>
          <w:sz w:val="28"/>
          <w:szCs w:val="28"/>
        </w:rPr>
      </w:pPr>
      <w:r w:rsidRPr="00161157">
        <w:rPr>
          <w:rFonts w:ascii="Arial" w:hAnsi="Arial" w:cs="Arial"/>
          <w:sz w:val="28"/>
          <w:szCs w:val="28"/>
        </w:rPr>
        <w:t>Начат ______________</w:t>
      </w:r>
      <w:r w:rsidRPr="00161157">
        <w:rPr>
          <w:rFonts w:ascii="Arial" w:hAnsi="Arial" w:cs="Arial"/>
          <w:sz w:val="28"/>
          <w:szCs w:val="28"/>
        </w:rPr>
        <w:tab/>
        <w:t>20___</w:t>
      </w:r>
      <w:r w:rsidRPr="00161157">
        <w:rPr>
          <w:rFonts w:ascii="Arial" w:hAnsi="Arial" w:cs="Arial"/>
          <w:sz w:val="28"/>
          <w:szCs w:val="28"/>
        </w:rPr>
        <w:tab/>
        <w:t>г.</w:t>
      </w:r>
    </w:p>
    <w:p w:rsidR="002241B4" w:rsidRPr="00161157" w:rsidRDefault="002241B4" w:rsidP="009C64DE">
      <w:pPr>
        <w:rPr>
          <w:rFonts w:ascii="Arial" w:hAnsi="Arial" w:cs="Arial"/>
          <w:sz w:val="28"/>
          <w:szCs w:val="28"/>
        </w:rPr>
      </w:pPr>
      <w:r w:rsidRPr="00161157">
        <w:rPr>
          <w:rFonts w:ascii="Arial" w:hAnsi="Arial" w:cs="Arial"/>
          <w:sz w:val="28"/>
          <w:szCs w:val="28"/>
        </w:rPr>
        <w:t>Окончен____________</w:t>
      </w:r>
      <w:r w:rsidRPr="00161157">
        <w:rPr>
          <w:rFonts w:ascii="Arial" w:hAnsi="Arial" w:cs="Arial"/>
          <w:sz w:val="28"/>
          <w:szCs w:val="28"/>
        </w:rPr>
        <w:tab/>
        <w:t>20___</w:t>
      </w:r>
      <w:r w:rsidRPr="00161157">
        <w:rPr>
          <w:rFonts w:ascii="Arial" w:hAnsi="Arial" w:cs="Arial"/>
          <w:sz w:val="28"/>
          <w:szCs w:val="28"/>
        </w:rPr>
        <w:tab/>
        <w:t>г.</w:t>
      </w:r>
    </w:p>
    <w:p w:rsidR="002241B4" w:rsidRPr="00161157" w:rsidRDefault="002241B4" w:rsidP="009C64DE">
      <w:pPr>
        <w:rPr>
          <w:rFonts w:ascii="Arial" w:hAnsi="Arial" w:cs="Arial"/>
          <w:sz w:val="28"/>
          <w:szCs w:val="28"/>
        </w:rPr>
      </w:pPr>
      <w:r w:rsidRPr="00161157">
        <w:rPr>
          <w:rFonts w:ascii="Arial" w:hAnsi="Arial" w:cs="Arial"/>
          <w:sz w:val="28"/>
          <w:szCs w:val="28"/>
        </w:rPr>
        <w:t>Всего листов________________</w:t>
      </w:r>
    </w:p>
    <w:p w:rsidR="002241B4" w:rsidRDefault="002241B4" w:rsidP="009C64DE">
      <w:pPr>
        <w:rPr>
          <w:rFonts w:ascii="Arial" w:hAnsi="Arial" w:cs="Arial"/>
          <w:b/>
          <w:bCs/>
          <w:sz w:val="24"/>
          <w:szCs w:val="24"/>
        </w:rPr>
      </w:pPr>
    </w:p>
    <w:p w:rsidR="002241B4" w:rsidRPr="009C64DE" w:rsidRDefault="002241B4" w:rsidP="009C64DE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6"/>
        <w:gridCol w:w="1472"/>
        <w:gridCol w:w="1418"/>
        <w:gridCol w:w="2409"/>
        <w:gridCol w:w="2782"/>
        <w:gridCol w:w="1754"/>
        <w:gridCol w:w="1701"/>
        <w:gridCol w:w="3260"/>
      </w:tblGrid>
      <w:tr w:rsidR="002241B4" w:rsidRPr="00265F2D">
        <w:tc>
          <w:tcPr>
            <w:tcW w:w="1046" w:type="dxa"/>
          </w:tcPr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№ наряда-допуска</w:t>
            </w: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Дата выдачи наряда-допуска</w:t>
            </w: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Дата и время начала</w:t>
            </w:r>
          </w:p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и окончания работ</w:t>
            </w: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Адрес   места</w:t>
            </w:r>
          </w:p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производства</w:t>
            </w:r>
          </w:p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работ</w:t>
            </w: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Вид</w:t>
            </w:r>
          </w:p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выполняемых</w:t>
            </w:r>
          </w:p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работ</w:t>
            </w:r>
          </w:p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Ф.И.О. , должность, подпись лица выдавшего наряд - допуск</w:t>
            </w: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Ф.И.О. , должность, подпись лица получившего наряд - допуск</w:t>
            </w: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Дата и время возвращения наряда- допуска, отметка о выполнении работ лицом, принявшим наряд-допуск, Ф.И.О., подпись</w:t>
            </w:r>
          </w:p>
        </w:tc>
      </w:tr>
      <w:tr w:rsidR="002241B4" w:rsidRPr="00265F2D">
        <w:trPr>
          <w:trHeight w:val="361"/>
        </w:trPr>
        <w:tc>
          <w:tcPr>
            <w:tcW w:w="1046" w:type="dxa"/>
          </w:tcPr>
          <w:p w:rsidR="002241B4" w:rsidRPr="00265F2D" w:rsidRDefault="002241B4" w:rsidP="00265F2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F2D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241B4" w:rsidRPr="00265F2D">
        <w:trPr>
          <w:trHeight w:val="567"/>
        </w:trPr>
        <w:tc>
          <w:tcPr>
            <w:tcW w:w="1046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241B4" w:rsidRPr="00265F2D">
        <w:trPr>
          <w:trHeight w:val="567"/>
        </w:trPr>
        <w:tc>
          <w:tcPr>
            <w:tcW w:w="1046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241B4" w:rsidRPr="00265F2D">
        <w:trPr>
          <w:trHeight w:val="567"/>
        </w:trPr>
        <w:tc>
          <w:tcPr>
            <w:tcW w:w="1046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241B4" w:rsidRPr="00265F2D">
        <w:trPr>
          <w:trHeight w:val="567"/>
        </w:trPr>
        <w:tc>
          <w:tcPr>
            <w:tcW w:w="1046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241B4" w:rsidRPr="00265F2D">
        <w:trPr>
          <w:trHeight w:val="567"/>
        </w:trPr>
        <w:tc>
          <w:tcPr>
            <w:tcW w:w="1046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241B4" w:rsidRPr="00265F2D">
        <w:trPr>
          <w:trHeight w:val="567"/>
        </w:trPr>
        <w:tc>
          <w:tcPr>
            <w:tcW w:w="1046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241B4" w:rsidRPr="00265F2D">
        <w:trPr>
          <w:trHeight w:val="567"/>
        </w:trPr>
        <w:tc>
          <w:tcPr>
            <w:tcW w:w="1046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241B4" w:rsidRPr="00265F2D">
        <w:trPr>
          <w:trHeight w:val="567"/>
        </w:trPr>
        <w:tc>
          <w:tcPr>
            <w:tcW w:w="1046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241B4" w:rsidRPr="00265F2D">
        <w:trPr>
          <w:trHeight w:val="567"/>
        </w:trPr>
        <w:tc>
          <w:tcPr>
            <w:tcW w:w="1046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241B4" w:rsidRPr="00265F2D">
        <w:trPr>
          <w:trHeight w:val="567"/>
        </w:trPr>
        <w:tc>
          <w:tcPr>
            <w:tcW w:w="1046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2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2241B4" w:rsidRPr="00265F2D" w:rsidRDefault="002241B4" w:rsidP="00265F2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2241B4" w:rsidRDefault="002241B4" w:rsidP="00161157">
      <w:pPr>
        <w:rPr>
          <w:rFonts w:ascii="Arial" w:hAnsi="Arial" w:cs="Arial"/>
          <w:sz w:val="24"/>
          <w:szCs w:val="24"/>
        </w:rPr>
      </w:pPr>
    </w:p>
    <w:p w:rsidR="002241B4" w:rsidRDefault="002241B4" w:rsidP="00161157">
      <w:pPr>
        <w:rPr>
          <w:rFonts w:ascii="Arial" w:hAnsi="Arial" w:cs="Arial"/>
          <w:sz w:val="24"/>
          <w:szCs w:val="24"/>
        </w:rPr>
      </w:pPr>
    </w:p>
    <w:p w:rsidR="002241B4" w:rsidRDefault="002241B4" w:rsidP="00161157">
      <w:pPr>
        <w:rPr>
          <w:rFonts w:ascii="Arial" w:hAnsi="Arial" w:cs="Arial"/>
          <w:sz w:val="24"/>
          <w:szCs w:val="24"/>
        </w:rPr>
      </w:pPr>
      <w:r w:rsidRPr="000A2401">
        <w:rPr>
          <w:rFonts w:ascii="Arial" w:hAnsi="Arial" w:cs="Arial"/>
          <w:sz w:val="24"/>
          <w:szCs w:val="24"/>
        </w:rPr>
        <w:t>Журнал пронумерован, прошнурован и скреплен печатью:</w:t>
      </w:r>
      <w:r>
        <w:rPr>
          <w:rFonts w:ascii="Arial" w:hAnsi="Arial" w:cs="Arial"/>
          <w:sz w:val="24"/>
          <w:szCs w:val="24"/>
        </w:rPr>
        <w:t xml:space="preserve"> _______</w:t>
      </w:r>
      <w:r w:rsidRPr="000A2401">
        <w:rPr>
          <w:rFonts w:ascii="Arial" w:hAnsi="Arial" w:cs="Arial"/>
          <w:sz w:val="24"/>
          <w:szCs w:val="24"/>
        </w:rPr>
        <w:tab/>
        <w:t>листов</w:t>
      </w:r>
    </w:p>
    <w:p w:rsidR="002241B4" w:rsidRDefault="002241B4" w:rsidP="0016115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                              __________________________</w:t>
      </w:r>
    </w:p>
    <w:p w:rsidR="002241B4" w:rsidRPr="000A2401" w:rsidRDefault="002241B4" w:rsidP="00161157">
      <w:pPr>
        <w:spacing w:after="0"/>
        <w:rPr>
          <w:rFonts w:ascii="Arial" w:hAnsi="Arial" w:cs="Arial"/>
          <w:sz w:val="24"/>
          <w:szCs w:val="24"/>
        </w:rPr>
      </w:pPr>
      <w:r w:rsidRPr="000A2401">
        <w:rPr>
          <w:rFonts w:ascii="Arial" w:hAnsi="Arial" w:cs="Arial"/>
          <w:sz w:val="24"/>
          <w:szCs w:val="24"/>
        </w:rPr>
        <w:t>(должность</w:t>
      </w:r>
      <w:r>
        <w:rPr>
          <w:rFonts w:ascii="Arial" w:hAnsi="Arial" w:cs="Arial"/>
          <w:sz w:val="24"/>
          <w:szCs w:val="24"/>
        </w:rPr>
        <w:t xml:space="preserve">, </w:t>
      </w:r>
      <w:r w:rsidRPr="00F85771">
        <w:rPr>
          <w:rFonts w:ascii="Arial" w:hAnsi="Arial" w:cs="Arial"/>
          <w:sz w:val="24"/>
          <w:szCs w:val="24"/>
        </w:rPr>
        <w:t>подпись)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F85771">
        <w:rPr>
          <w:rFonts w:ascii="Arial" w:hAnsi="Arial" w:cs="Arial"/>
          <w:sz w:val="24"/>
          <w:szCs w:val="24"/>
        </w:rPr>
        <w:t>(Ф.И.О)</w:t>
      </w:r>
    </w:p>
    <w:p w:rsidR="002241B4" w:rsidRDefault="002241B4" w:rsidP="00E35063">
      <w:pPr>
        <w:rPr>
          <w:rFonts w:ascii="Arial" w:hAnsi="Arial" w:cs="Arial"/>
          <w:sz w:val="20"/>
          <w:szCs w:val="20"/>
        </w:rPr>
      </w:pPr>
    </w:p>
    <w:sectPr w:rsidR="002241B4" w:rsidSect="00E3506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1B4" w:rsidRDefault="002241B4" w:rsidP="00196343">
      <w:pPr>
        <w:spacing w:after="0" w:line="240" w:lineRule="auto"/>
      </w:pPr>
      <w:r>
        <w:separator/>
      </w:r>
    </w:p>
  </w:endnote>
  <w:endnote w:type="continuationSeparator" w:id="0">
    <w:p w:rsidR="002241B4" w:rsidRDefault="002241B4" w:rsidP="0019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1B4" w:rsidRDefault="002241B4" w:rsidP="00196343">
      <w:pPr>
        <w:spacing w:after="0" w:line="240" w:lineRule="auto"/>
      </w:pPr>
      <w:r>
        <w:separator/>
      </w:r>
    </w:p>
  </w:footnote>
  <w:footnote w:type="continuationSeparator" w:id="0">
    <w:p w:rsidR="002241B4" w:rsidRDefault="002241B4" w:rsidP="00196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779E8"/>
    <w:multiLevelType w:val="hybridMultilevel"/>
    <w:tmpl w:val="E134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06EE7"/>
    <w:multiLevelType w:val="hybridMultilevel"/>
    <w:tmpl w:val="2E001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A4224"/>
    <w:multiLevelType w:val="hybridMultilevel"/>
    <w:tmpl w:val="67B26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78C"/>
    <w:rsid w:val="00017F23"/>
    <w:rsid w:val="00030E3D"/>
    <w:rsid w:val="000451BC"/>
    <w:rsid w:val="00065C96"/>
    <w:rsid w:val="00077065"/>
    <w:rsid w:val="000A2401"/>
    <w:rsid w:val="000B2B39"/>
    <w:rsid w:val="000B3C08"/>
    <w:rsid w:val="000D3F42"/>
    <w:rsid w:val="00125349"/>
    <w:rsid w:val="00150582"/>
    <w:rsid w:val="00161157"/>
    <w:rsid w:val="001946FE"/>
    <w:rsid w:val="00196343"/>
    <w:rsid w:val="001D1FC8"/>
    <w:rsid w:val="001E10CE"/>
    <w:rsid w:val="002241B4"/>
    <w:rsid w:val="002241B8"/>
    <w:rsid w:val="002427A8"/>
    <w:rsid w:val="00245281"/>
    <w:rsid w:val="0025531B"/>
    <w:rsid w:val="00265F2D"/>
    <w:rsid w:val="00295BD6"/>
    <w:rsid w:val="002A2B65"/>
    <w:rsid w:val="002B1711"/>
    <w:rsid w:val="002B722A"/>
    <w:rsid w:val="002D76BC"/>
    <w:rsid w:val="002F3674"/>
    <w:rsid w:val="002F41E4"/>
    <w:rsid w:val="00334784"/>
    <w:rsid w:val="003A3CFF"/>
    <w:rsid w:val="003D7D6B"/>
    <w:rsid w:val="004028D9"/>
    <w:rsid w:val="00435640"/>
    <w:rsid w:val="00436499"/>
    <w:rsid w:val="00442ABB"/>
    <w:rsid w:val="00446D1C"/>
    <w:rsid w:val="004C35BD"/>
    <w:rsid w:val="004C578C"/>
    <w:rsid w:val="004F55BD"/>
    <w:rsid w:val="00593286"/>
    <w:rsid w:val="005B4E8D"/>
    <w:rsid w:val="005B5598"/>
    <w:rsid w:val="005C41CE"/>
    <w:rsid w:val="00611546"/>
    <w:rsid w:val="006163ED"/>
    <w:rsid w:val="00650970"/>
    <w:rsid w:val="0067182E"/>
    <w:rsid w:val="006B55A4"/>
    <w:rsid w:val="006C4C8E"/>
    <w:rsid w:val="00712C16"/>
    <w:rsid w:val="007335D3"/>
    <w:rsid w:val="00735D1B"/>
    <w:rsid w:val="00762B4D"/>
    <w:rsid w:val="00766EB5"/>
    <w:rsid w:val="00784CB4"/>
    <w:rsid w:val="00785EC7"/>
    <w:rsid w:val="00787028"/>
    <w:rsid w:val="007B0CA8"/>
    <w:rsid w:val="007F7B40"/>
    <w:rsid w:val="00837D7E"/>
    <w:rsid w:val="008714A6"/>
    <w:rsid w:val="008E662B"/>
    <w:rsid w:val="00932E04"/>
    <w:rsid w:val="00974B40"/>
    <w:rsid w:val="009925B6"/>
    <w:rsid w:val="009C64DE"/>
    <w:rsid w:val="009E4B11"/>
    <w:rsid w:val="009F33CB"/>
    <w:rsid w:val="00A00749"/>
    <w:rsid w:val="00A345AA"/>
    <w:rsid w:val="00A42AA4"/>
    <w:rsid w:val="00A72305"/>
    <w:rsid w:val="00AC0076"/>
    <w:rsid w:val="00AC655C"/>
    <w:rsid w:val="00AD4766"/>
    <w:rsid w:val="00AD4D27"/>
    <w:rsid w:val="00AE34CC"/>
    <w:rsid w:val="00AF36AD"/>
    <w:rsid w:val="00B32CA7"/>
    <w:rsid w:val="00B3667F"/>
    <w:rsid w:val="00B5274C"/>
    <w:rsid w:val="00B6386F"/>
    <w:rsid w:val="00BB713E"/>
    <w:rsid w:val="00BC0818"/>
    <w:rsid w:val="00BC5EFD"/>
    <w:rsid w:val="00C231F4"/>
    <w:rsid w:val="00C666EF"/>
    <w:rsid w:val="00C66AA3"/>
    <w:rsid w:val="00CC4464"/>
    <w:rsid w:val="00CD0CF4"/>
    <w:rsid w:val="00CD59A0"/>
    <w:rsid w:val="00CF5811"/>
    <w:rsid w:val="00D43282"/>
    <w:rsid w:val="00D549DF"/>
    <w:rsid w:val="00DC4D79"/>
    <w:rsid w:val="00E13AE2"/>
    <w:rsid w:val="00E215E7"/>
    <w:rsid w:val="00E35063"/>
    <w:rsid w:val="00E36C29"/>
    <w:rsid w:val="00E5104D"/>
    <w:rsid w:val="00E61660"/>
    <w:rsid w:val="00EA6037"/>
    <w:rsid w:val="00EC0AA3"/>
    <w:rsid w:val="00EC58DF"/>
    <w:rsid w:val="00ED4B92"/>
    <w:rsid w:val="00ED5E35"/>
    <w:rsid w:val="00F506C4"/>
    <w:rsid w:val="00F85771"/>
    <w:rsid w:val="00FB05C4"/>
    <w:rsid w:val="00FB5682"/>
    <w:rsid w:val="00FD4D4A"/>
    <w:rsid w:val="00FF0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ndara" w:eastAsia="Candara" w:hAnsi="Candar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ED5E35"/>
    <w:pPr>
      <w:spacing w:after="180" w:line="274" w:lineRule="auto"/>
    </w:pPr>
    <w:rPr>
      <w:rFonts w:cs="Candara"/>
      <w:sz w:val="21"/>
      <w:szCs w:val="21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2ABB"/>
    <w:pPr>
      <w:keepNext/>
      <w:keepLines/>
      <w:spacing w:before="360" w:after="0" w:line="240" w:lineRule="auto"/>
      <w:outlineLvl w:val="0"/>
    </w:pPr>
    <w:rPr>
      <w:rFonts w:eastAsia="Times New Roman"/>
      <w:color w:val="31B6FD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2ABB"/>
    <w:pPr>
      <w:keepNext/>
      <w:keepLines/>
      <w:spacing w:before="120" w:after="0" w:line="240" w:lineRule="auto"/>
      <w:outlineLvl w:val="1"/>
    </w:pPr>
    <w:rPr>
      <w:rFonts w:eastAsia="Times New Roman"/>
      <w:b/>
      <w:bCs/>
      <w:color w:val="31B6FD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2ABB"/>
    <w:pPr>
      <w:keepNext/>
      <w:keepLines/>
      <w:spacing w:before="20" w:after="0" w:line="240" w:lineRule="auto"/>
      <w:outlineLvl w:val="2"/>
    </w:pPr>
    <w:rPr>
      <w:rFonts w:eastAsia="Times New Roman"/>
      <w:color w:val="073E87"/>
      <w:spacing w:val="1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2ABB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2ABB"/>
    <w:pPr>
      <w:keepNext/>
      <w:keepLines/>
      <w:spacing w:before="200" w:after="0"/>
      <w:outlineLvl w:val="4"/>
    </w:pPr>
    <w:rPr>
      <w:rFonts w:eastAsia="Times New Roman"/>
      <w:color w:val="00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2ABB"/>
    <w:pPr>
      <w:keepNext/>
      <w:keepLines/>
      <w:spacing w:before="200" w:after="0"/>
      <w:outlineLvl w:val="5"/>
    </w:pPr>
    <w:rPr>
      <w:rFonts w:eastAsia="Times New Roman"/>
      <w:color w:val="31B6FD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2ABB"/>
    <w:pPr>
      <w:keepNext/>
      <w:keepLines/>
      <w:spacing w:before="200" w:after="0"/>
      <w:outlineLvl w:val="6"/>
    </w:pPr>
    <w:rPr>
      <w:rFonts w:eastAsia="Times New Roman"/>
      <w:i/>
      <w:iCs/>
      <w:color w:val="00000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2ABB"/>
    <w:pPr>
      <w:keepNext/>
      <w:keepLines/>
      <w:spacing w:before="200" w:after="0"/>
      <w:outlineLvl w:val="7"/>
    </w:pPr>
    <w:rPr>
      <w:rFonts w:eastAsia="Times New Roman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2ABB"/>
    <w:pPr>
      <w:keepNext/>
      <w:keepLines/>
      <w:spacing w:before="200" w:after="0"/>
      <w:outlineLvl w:val="8"/>
    </w:pPr>
    <w:rPr>
      <w:rFonts w:eastAsia="Times New Roman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2ABB"/>
    <w:rPr>
      <w:rFonts w:ascii="Candara" w:hAnsi="Candara" w:cs="Candara"/>
      <w:color w:val="31B6FD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2ABB"/>
    <w:rPr>
      <w:rFonts w:eastAsia="Times New Roman"/>
      <w:b/>
      <w:bCs/>
      <w:color w:val="31B6F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42ABB"/>
    <w:rPr>
      <w:rFonts w:ascii="Candara" w:hAnsi="Candara" w:cs="Candara"/>
      <w:color w:val="073E87"/>
      <w:spacing w:val="1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42ABB"/>
    <w:rPr>
      <w:rFonts w:eastAsia="Times New Roman"/>
      <w:b/>
      <w:bCs/>
      <w:i/>
      <w:i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2ABB"/>
    <w:rPr>
      <w:rFonts w:ascii="Candara" w:hAnsi="Candara" w:cs="Candara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42ABB"/>
    <w:rPr>
      <w:rFonts w:ascii="Candara" w:hAnsi="Candara" w:cs="Candara"/>
      <w:color w:val="31B6F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42ABB"/>
    <w:rPr>
      <w:rFonts w:ascii="Candara" w:hAnsi="Candara" w:cs="Candara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42ABB"/>
    <w:rPr>
      <w:rFonts w:ascii="Candara" w:hAnsi="Candara" w:cs="Candara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42ABB"/>
    <w:rPr>
      <w:rFonts w:ascii="Candara" w:hAnsi="Candara" w:cs="Candara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442ABB"/>
    <w:pPr>
      <w:spacing w:line="240" w:lineRule="auto"/>
    </w:pPr>
    <w:rPr>
      <w:rFonts w:eastAsia="Times New Roman"/>
      <w:smallCaps/>
      <w:color w:val="073E87"/>
      <w:spacing w:val="6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442ABB"/>
    <w:pPr>
      <w:spacing w:after="120" w:line="240" w:lineRule="auto"/>
    </w:pPr>
    <w:rPr>
      <w:rFonts w:eastAsia="Times New Roman"/>
      <w:color w:val="073E87"/>
      <w:spacing w:val="30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99"/>
    <w:locked/>
    <w:rsid w:val="00442ABB"/>
    <w:rPr>
      <w:rFonts w:ascii="Candara" w:hAnsi="Candara" w:cs="Candara"/>
      <w:color w:val="073E87"/>
      <w:spacing w:val="3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42ABB"/>
    <w:pPr>
      <w:numPr>
        <w:ilvl w:val="1"/>
      </w:numPr>
    </w:pPr>
    <w:rPr>
      <w:rFonts w:eastAsia="Times New Roman"/>
      <w:color w:val="073E87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42ABB"/>
    <w:rPr>
      <w:rFonts w:eastAsia="Times New Roman"/>
      <w:color w:val="073E87"/>
      <w:sz w:val="24"/>
      <w:szCs w:val="24"/>
    </w:rPr>
  </w:style>
  <w:style w:type="character" w:styleId="Strong">
    <w:name w:val="Strong"/>
    <w:basedOn w:val="DefaultParagraphFont"/>
    <w:uiPriority w:val="99"/>
    <w:qFormat/>
    <w:rsid w:val="00442ABB"/>
    <w:rPr>
      <w:i/>
      <w:iCs/>
      <w:color w:val="073E87"/>
    </w:rPr>
  </w:style>
  <w:style w:type="character" w:styleId="Emphasis">
    <w:name w:val="Emphasis"/>
    <w:basedOn w:val="DefaultParagraphFont"/>
    <w:uiPriority w:val="99"/>
    <w:qFormat/>
    <w:rsid w:val="00442ABB"/>
    <w:rPr>
      <w:b/>
      <w:bCs/>
      <w:i/>
      <w:iCs/>
    </w:rPr>
  </w:style>
  <w:style w:type="paragraph" w:styleId="NoSpacing">
    <w:name w:val="No Spacing"/>
    <w:link w:val="NoSpacingChar"/>
    <w:uiPriority w:val="99"/>
    <w:qFormat/>
    <w:rsid w:val="00442ABB"/>
    <w:rPr>
      <w:rFonts w:cs="Candara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42ABB"/>
    <w:rPr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442ABB"/>
    <w:pPr>
      <w:spacing w:line="240" w:lineRule="auto"/>
      <w:ind w:left="720" w:hanging="288"/>
    </w:pPr>
    <w:rPr>
      <w:color w:val="073E87"/>
    </w:rPr>
  </w:style>
  <w:style w:type="paragraph" w:styleId="Quote">
    <w:name w:val="Quote"/>
    <w:basedOn w:val="Normal"/>
    <w:next w:val="Normal"/>
    <w:link w:val="QuoteChar"/>
    <w:uiPriority w:val="99"/>
    <w:qFormat/>
    <w:rsid w:val="00442ABB"/>
    <w:pPr>
      <w:spacing w:after="0" w:line="360" w:lineRule="auto"/>
      <w:jc w:val="center"/>
    </w:pPr>
    <w:rPr>
      <w:rFonts w:eastAsia="Times New Roman"/>
      <w:b/>
      <w:bCs/>
      <w:i/>
      <w:iCs/>
      <w:color w:val="31B6FD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99"/>
    <w:locked/>
    <w:rsid w:val="00442ABB"/>
    <w:rPr>
      <w:rFonts w:eastAsia="Times New Roman"/>
      <w:b/>
      <w:bCs/>
      <w:i/>
      <w:iCs/>
      <w:color w:val="31B6FD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42ABB"/>
    <w:pPr>
      <w:pBdr>
        <w:top w:val="single" w:sz="36" w:space="8" w:color="31B6FD"/>
        <w:left w:val="single" w:sz="36" w:space="8" w:color="31B6FD"/>
        <w:bottom w:val="single" w:sz="36" w:space="8" w:color="31B6FD"/>
        <w:right w:val="single" w:sz="36" w:space="8" w:color="31B6FD"/>
      </w:pBdr>
      <w:shd w:val="clear" w:color="auto" w:fill="31B6FD"/>
      <w:spacing w:before="200" w:after="200" w:line="360" w:lineRule="auto"/>
      <w:ind w:left="259" w:right="259"/>
      <w:jc w:val="center"/>
    </w:pPr>
    <w:rPr>
      <w:rFonts w:eastAsia="Times New Roman"/>
      <w:color w:val="FFFFF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42ABB"/>
    <w:rPr>
      <w:rFonts w:ascii="Candara" w:hAnsi="Candara" w:cs="Candara"/>
      <w:color w:val="FFFFFF"/>
      <w:sz w:val="28"/>
      <w:szCs w:val="28"/>
      <w:shd w:val="clear" w:color="auto" w:fill="31B6FD"/>
    </w:rPr>
  </w:style>
  <w:style w:type="character" w:styleId="SubtleEmphasis">
    <w:name w:val="Subtle Emphasis"/>
    <w:basedOn w:val="DefaultParagraphFont"/>
    <w:uiPriority w:val="99"/>
    <w:qFormat/>
    <w:rsid w:val="00442ABB"/>
    <w:rPr>
      <w:i/>
      <w:iCs/>
      <w:color w:val="000000"/>
    </w:rPr>
  </w:style>
  <w:style w:type="character" w:styleId="IntenseEmphasis">
    <w:name w:val="Intense Emphasis"/>
    <w:basedOn w:val="DefaultParagraphFont"/>
    <w:uiPriority w:val="99"/>
    <w:qFormat/>
    <w:rsid w:val="00442ABB"/>
    <w:rPr>
      <w:b/>
      <w:bCs/>
      <w:i/>
      <w:iCs/>
      <w:color w:val="31B6FD"/>
    </w:rPr>
  </w:style>
  <w:style w:type="character" w:styleId="SubtleReference">
    <w:name w:val="Subtle Reference"/>
    <w:basedOn w:val="DefaultParagraphFont"/>
    <w:uiPriority w:val="99"/>
    <w:qFormat/>
    <w:rsid w:val="00442ABB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99"/>
    <w:qFormat/>
    <w:rsid w:val="00442ABB"/>
    <w:rPr>
      <w:smallCaps/>
      <w:color w:val="31B6F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442ABB"/>
    <w:rPr>
      <w:b/>
      <w:bCs/>
      <w:caps/>
      <w:color w:val="073E87"/>
      <w:spacing w:val="10"/>
    </w:rPr>
  </w:style>
  <w:style w:type="paragraph" w:styleId="TOCHeading">
    <w:name w:val="TOC Heading"/>
    <w:basedOn w:val="Heading1"/>
    <w:next w:val="Normal"/>
    <w:uiPriority w:val="99"/>
    <w:qFormat/>
    <w:rsid w:val="00442ABB"/>
    <w:pPr>
      <w:spacing w:before="480" w:line="264" w:lineRule="auto"/>
      <w:outlineLvl w:val="9"/>
    </w:pPr>
    <w:rPr>
      <w:b/>
      <w:bCs/>
    </w:rPr>
  </w:style>
  <w:style w:type="table" w:styleId="TableGrid">
    <w:name w:val="Table Grid"/>
    <w:basedOn w:val="TableNormal"/>
    <w:uiPriority w:val="99"/>
    <w:rsid w:val="00125349"/>
    <w:rPr>
      <w:rFonts w:cs="Canda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C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64DE"/>
    <w:rPr>
      <w:rFonts w:ascii="Tahoma" w:hAnsi="Tahoma" w:cs="Tahoma"/>
      <w:sz w:val="16"/>
      <w:szCs w:val="16"/>
    </w:rPr>
  </w:style>
  <w:style w:type="paragraph" w:customStyle="1" w:styleId="Style52">
    <w:name w:val="Style52"/>
    <w:basedOn w:val="Normal"/>
    <w:uiPriority w:val="99"/>
    <w:rsid w:val="000A2401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6">
    <w:name w:val="Font Style146"/>
    <w:uiPriority w:val="99"/>
    <w:rsid w:val="000A2401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9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96343"/>
    <w:rPr>
      <w:sz w:val="21"/>
      <w:szCs w:val="21"/>
    </w:rPr>
  </w:style>
  <w:style w:type="paragraph" w:styleId="Footer">
    <w:name w:val="footer"/>
    <w:basedOn w:val="Normal"/>
    <w:link w:val="FooterChar"/>
    <w:uiPriority w:val="99"/>
    <w:rsid w:val="0019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6343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180</Words>
  <Characters>1026</Characters>
  <Application>Microsoft Office Outlook</Application>
  <DocSecurity>0</DocSecurity>
  <Lines>0</Lines>
  <Paragraphs>0</Paragraphs>
  <ScaleCrop>false</ScaleCrop>
  <Company>Трест "Бузулукмежрайгаз"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 О.Г.</dc:creator>
  <cp:keywords/>
  <dc:description/>
  <cp:lastModifiedBy>b031016</cp:lastModifiedBy>
  <cp:revision>6</cp:revision>
  <dcterms:created xsi:type="dcterms:W3CDTF">2014-04-01T09:55:00Z</dcterms:created>
  <dcterms:modified xsi:type="dcterms:W3CDTF">2016-02-05T11:01:00Z</dcterms:modified>
</cp:coreProperties>
</file>